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49C0280F" w:rsidR="009114DD" w:rsidRPr="00AF0757" w:rsidRDefault="009114DD" w:rsidP="00EF4E96">
      <w:pPr>
        <w:jc w:val="both"/>
        <w:rPr>
          <w:b/>
          <w:bCs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7A2257">
        <w:rPr>
          <w:b/>
          <w:color w:val="FF5200" w:themeColor="accent2"/>
          <w:sz w:val="36"/>
          <w:szCs w:val="36"/>
        </w:rPr>
        <w:t>názvem „</w:t>
      </w:r>
      <w:r w:rsidR="00AF0757" w:rsidRPr="00AF0757">
        <w:rPr>
          <w:b/>
          <w:bCs/>
          <w:color w:val="FF5200" w:themeColor="accent2"/>
          <w:sz w:val="36"/>
          <w:szCs w:val="36"/>
        </w:rPr>
        <w:t>Oprava zabezpečovacího zařízení v ŽST Velká Bystřice</w:t>
      </w:r>
      <w:r w:rsidRPr="007A2257">
        <w:rPr>
          <w:b/>
          <w:color w:val="FF5200" w:themeColor="accent2"/>
          <w:sz w:val="36"/>
          <w:szCs w:val="36"/>
        </w:rPr>
        <w:t xml:space="preserve">“ vedené pod </w:t>
      </w:r>
      <w:r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7A2257" w:rsidRPr="007A2257">
        <w:t xml:space="preserve"> </w:t>
      </w:r>
      <w:r w:rsidR="00AF07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140585</w:t>
      </w:r>
      <w:r w:rsidR="007A2257"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/2026-SŽ-OŘ OVA-NPI</w:t>
      </w:r>
      <w:r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(č.j. dokumentu Výzvy k podání nabídky)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2D13104" w14:textId="40D91C01" w:rsidR="009B559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7564846" w:history="1">
            <w:r w:rsidR="009B5594" w:rsidRPr="00B96A9D">
              <w:rPr>
                <w:rStyle w:val="Hypertextovodkaz"/>
              </w:rPr>
              <w:t>Kapitola č. 1 Všeobecné informace o dodavateli</w:t>
            </w:r>
            <w:r w:rsidR="009B5594">
              <w:rPr>
                <w:noProof/>
                <w:webHidden/>
              </w:rPr>
              <w:tab/>
            </w:r>
            <w:r w:rsidR="009B5594">
              <w:rPr>
                <w:noProof/>
                <w:webHidden/>
              </w:rPr>
              <w:fldChar w:fldCharType="begin"/>
            </w:r>
            <w:r w:rsidR="009B5594">
              <w:rPr>
                <w:noProof/>
                <w:webHidden/>
              </w:rPr>
              <w:instrText xml:space="preserve"> PAGEREF _Toc227564846 \h </w:instrText>
            </w:r>
            <w:r w:rsidR="009B5594">
              <w:rPr>
                <w:noProof/>
                <w:webHidden/>
              </w:rPr>
            </w:r>
            <w:r w:rsidR="009B5594"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2</w:t>
            </w:r>
            <w:r w:rsidR="009B5594">
              <w:rPr>
                <w:noProof/>
                <w:webHidden/>
              </w:rPr>
              <w:fldChar w:fldCharType="end"/>
            </w:r>
          </w:hyperlink>
        </w:p>
        <w:p w14:paraId="7E521C8C" w14:textId="541516B3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7" w:history="1">
            <w:r w:rsidRPr="00B96A9D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1E2C9C" w14:textId="22ECA9A9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8" w:history="1">
            <w:r w:rsidRPr="00B96A9D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A218FD" w14:textId="6F899B7D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9" w:history="1">
            <w:r w:rsidRPr="00B96A9D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58437" w14:textId="195CD6EA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0" w:history="1">
            <w:r w:rsidRPr="00B96A9D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E17CF" w14:textId="2BAB56FE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1" w:history="1">
            <w:r w:rsidRPr="00B96A9D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43459" w14:textId="794B681C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2" w:history="1">
            <w:r w:rsidRPr="00B96A9D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8ED22" w14:textId="6E3B4C23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3" w:history="1">
            <w:r w:rsidRPr="00B96A9D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E110A" w14:textId="1B2B8421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4" w:history="1">
            <w:r w:rsidRPr="00B96A9D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05E62" w14:textId="693A5B83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5" w:history="1">
            <w:r w:rsidRPr="00B96A9D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1C6D1" w14:textId="7F3AAFC8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6" w:history="1">
            <w:r w:rsidRPr="00B96A9D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52B5F" w14:textId="177EE7AF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7" w:history="1">
            <w:r w:rsidRPr="00B96A9D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6C5D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45DC77B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756484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756484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756484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756484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6D2498FB" w14:textId="77777777" w:rsidR="009B5594" w:rsidRDefault="009B5594" w:rsidP="00087CCD">
      <w:pPr>
        <w:pStyle w:val="Textbezslovn"/>
        <w:sectPr w:rsidR="009B5594" w:rsidSect="00ED636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134" w:bottom="1474" w:left="2070" w:header="595" w:footer="624" w:gutter="0"/>
          <w:cols w:space="708"/>
          <w:titlePg/>
          <w:docGrid w:linePitch="360"/>
        </w:sectPr>
      </w:pPr>
    </w:p>
    <w:p w14:paraId="300DCB32" w14:textId="77777777" w:rsidR="009B5594" w:rsidRPr="006564BB" w:rsidRDefault="009B5594" w:rsidP="009B5594">
      <w:pPr>
        <w:pStyle w:val="Nadpisbezsl1-1"/>
        <w:jc w:val="both"/>
      </w:pPr>
      <w:bookmarkStart w:id="8" w:name="_Toc208862636"/>
      <w:bookmarkStart w:id="9" w:name="_Toc227564850"/>
      <w:r>
        <w:lastRenderedPageBreak/>
        <w:t xml:space="preserve">kapitola č. 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  <w:bookmarkEnd w:id="9"/>
    </w:p>
    <w:p w14:paraId="3F1D3071" w14:textId="3FAAE0AC" w:rsidR="009B5594" w:rsidRPr="009B5594" w:rsidRDefault="009B5594" w:rsidP="009B5594">
      <w:pPr>
        <w:pStyle w:val="Textbezslovn"/>
        <w:rPr>
          <w:rFonts w:ascii="Verdana" w:hAnsi="Verdana" w:cstheme="minorHAnsi"/>
        </w:rPr>
      </w:pPr>
      <w:r w:rsidRPr="009B5594">
        <w:t>NEOBSAZENO</w:t>
      </w:r>
      <w:r w:rsidR="00DB4D5F">
        <w:t>.</w:t>
      </w:r>
    </w:p>
    <w:p w14:paraId="4B67505C" w14:textId="031DD77F" w:rsidR="009B5594" w:rsidRDefault="009B5594" w:rsidP="009B5594">
      <w:pPr>
        <w:pStyle w:val="Zkladntextodsazen"/>
        <w:spacing w:after="0" w:line="240" w:lineRule="auto"/>
        <w:jc w:val="both"/>
      </w:pPr>
      <w:r>
        <w:t xml:space="preserve"> </w:t>
      </w:r>
    </w:p>
    <w:p w14:paraId="4F6E940F" w14:textId="42E66AD7" w:rsidR="00BE7668" w:rsidRDefault="00087CCD" w:rsidP="009B5594">
      <w:pPr>
        <w:pStyle w:val="Textbezslovn"/>
      </w:pPr>
      <w:r>
        <w:br w:type="page"/>
      </w:r>
    </w:p>
    <w:p w14:paraId="5BA3B243" w14:textId="3A71C7F5" w:rsidR="0035531B" w:rsidRDefault="00BE7668" w:rsidP="00EF4E96">
      <w:pPr>
        <w:pStyle w:val="Nadpisbezsl1-1"/>
        <w:jc w:val="both"/>
      </w:pPr>
      <w:bookmarkStart w:id="10" w:name="_Toc22756485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10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94281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94281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94281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04CC1852" w:rsidR="00DD63D8" w:rsidRPr="00AD792A" w:rsidRDefault="007F0310" w:rsidP="0094281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DB4D5F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6A6C5D">
              <w:rPr>
                <w:b/>
              </w:rPr>
              <w:t>5</w:t>
            </w:r>
            <w:r w:rsidR="00DB4D5F">
              <w:rPr>
                <w:b/>
              </w:rPr>
              <w:t xml:space="preserve"> </w:t>
            </w:r>
            <w:r w:rsidR="006A6C5D">
              <w:rPr>
                <w:b/>
              </w:rPr>
              <w:t>let</w:t>
            </w:r>
            <w:r w:rsidR="00DB4D5F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412C79" w:rsidRPr="00454716" w14:paraId="4C0A7E0E" w14:textId="77777777" w:rsidTr="00C2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4D6EC22" w14:textId="77777777" w:rsidR="00412C79" w:rsidRPr="00454716" w:rsidRDefault="00412C79" w:rsidP="00C26425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342D9757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413A6EB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0F755B3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7B9F5CB6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BB4A429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12C79" w:rsidRPr="00454716" w14:paraId="5F707356" w14:textId="77777777" w:rsidTr="00DB4D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2FB6CC54" w14:textId="77777777" w:rsidR="00412C79" w:rsidRPr="00454716" w:rsidRDefault="00412C79" w:rsidP="00C26425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2C99127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59D24874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3326853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6FD91E5A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76E599A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A6C5D" w:rsidRPr="00454716" w14:paraId="11B3FCF2" w14:textId="77777777" w:rsidTr="00CE53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7A45D463" w14:textId="77777777" w:rsidR="006A6C5D" w:rsidRPr="00454716" w:rsidRDefault="006A6C5D" w:rsidP="00CE535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63F1DE5C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50EC6E20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1949A163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38C10BB0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60EA25AB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A6C5D" w:rsidRPr="00454716" w14:paraId="12E67B22" w14:textId="77777777" w:rsidTr="00CE53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40FB9200" w14:textId="77777777" w:rsidR="006A6C5D" w:rsidRPr="00454716" w:rsidRDefault="006A6C5D" w:rsidP="00CE535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E1CEBC9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68E3313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184A0418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6A8BDC4A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128EFF58" w14:textId="77777777" w:rsidR="006A6C5D" w:rsidRPr="00454716" w:rsidRDefault="006A6C5D" w:rsidP="00CE53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B4D5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1F45C8ED" w14:textId="77777777" w:rsidR="00DD63D8" w:rsidRPr="00DB4D5F" w:rsidRDefault="00DD63D8" w:rsidP="00EF4E96">
            <w:pPr>
              <w:jc w:val="both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5339F72D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71CC5355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46A5E9DA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66092157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0750FBF2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1" w:name="_Toc227564852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1"/>
    </w:p>
    <w:tbl>
      <w:tblPr>
        <w:tblStyle w:val="Mkatabulky"/>
        <w:tblW w:w="8647" w:type="dxa"/>
        <w:tblLayout w:type="fixed"/>
        <w:tblLook w:val="04E0" w:firstRow="1" w:lastRow="1" w:firstColumn="1" w:lastColumn="0" w:noHBand="0" w:noVBand="1"/>
      </w:tblPr>
      <w:tblGrid>
        <w:gridCol w:w="3402"/>
        <w:gridCol w:w="5245"/>
      </w:tblGrid>
      <w:tr w:rsidR="008B4003" w:rsidRPr="00EE3C5F" w14:paraId="3BC61869" w14:textId="77777777" w:rsidTr="007A22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5245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7A225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249BB94B" w14:textId="77777777" w:rsidR="009B5594" w:rsidRDefault="0035531B" w:rsidP="00EF4E96">
      <w:pPr>
        <w:pStyle w:val="Textbezslovn"/>
        <w:sectPr w:rsidR="009B5594" w:rsidSect="009B5594">
          <w:headerReference w:type="first" r:id="rId15"/>
          <w:pgSz w:w="11906" w:h="16838" w:code="9"/>
          <w:pgMar w:top="139" w:right="1134" w:bottom="1474" w:left="2070" w:header="595" w:footer="624" w:gutter="0"/>
          <w:cols w:space="708"/>
          <w:titlePg/>
          <w:docGrid w:linePitch="360"/>
        </w:sectPr>
      </w:pPr>
      <w:r>
        <w:t xml:space="preserve"> </w:t>
      </w:r>
    </w:p>
    <w:p w14:paraId="052030E4" w14:textId="77777777" w:rsidR="009B5594" w:rsidRDefault="009B5594" w:rsidP="009B5594">
      <w:pPr>
        <w:pStyle w:val="Nadpisbezsl1-1"/>
        <w:jc w:val="both"/>
      </w:pPr>
      <w:bookmarkStart w:id="12" w:name="_Toc208862639"/>
      <w:bookmarkStart w:id="13" w:name="_Toc227564853"/>
      <w:r>
        <w:lastRenderedPageBreak/>
        <w:t>Kapitola č. 8</w:t>
      </w:r>
      <w:r w:rsidRPr="00ED1816">
        <w:t xml:space="preserve"> Vzor profesního životopisu</w:t>
      </w:r>
      <w:bookmarkEnd w:id="12"/>
      <w:bookmarkEnd w:id="13"/>
    </w:p>
    <w:p w14:paraId="483F60FB" w14:textId="77777777" w:rsidR="006335E6" w:rsidRDefault="006335E6" w:rsidP="006335E6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42786975" w14:textId="77777777" w:rsidR="006335E6" w:rsidRDefault="006335E6" w:rsidP="006335E6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2072730A" w14:textId="77777777" w:rsidR="006335E6" w:rsidRDefault="006335E6" w:rsidP="006335E6">
      <w:pPr>
        <w:pStyle w:val="Textbezslovn"/>
      </w:pPr>
    </w:p>
    <w:p w14:paraId="61B40FB0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53CAB099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1E5B95F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505388C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34570DD4" w14:textId="77777777" w:rsidR="006335E6" w:rsidRPr="00833899" w:rsidRDefault="006335E6" w:rsidP="006335E6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0ABA55FC" w14:textId="77777777" w:rsidR="006335E6" w:rsidRDefault="006335E6" w:rsidP="006335E6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29816177" w14:textId="77777777" w:rsidR="006335E6" w:rsidRPr="00833899" w:rsidRDefault="006335E6" w:rsidP="006335E6">
      <w:pPr>
        <w:pStyle w:val="Textbezslovn"/>
      </w:pPr>
    </w:p>
    <w:p w14:paraId="6384DF8E" w14:textId="77777777" w:rsidR="006335E6" w:rsidRPr="00833899" w:rsidRDefault="006335E6" w:rsidP="006335E6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7B8135CE" w14:textId="77777777" w:rsidR="006335E6" w:rsidRPr="00833899" w:rsidRDefault="006335E6" w:rsidP="006335E6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5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335E6" w:rsidRPr="00833899" w14:paraId="44DAE813" w14:textId="77777777" w:rsidTr="00A51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6FA1D45" w14:textId="77777777" w:rsidR="006335E6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6441963D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32D8883" w14:textId="77777777" w:rsidR="006335E6" w:rsidRPr="00833899" w:rsidRDefault="006335E6" w:rsidP="00A51C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8470953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D05FC9E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9B8F977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5D292790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83D6661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68D7E0A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497E36DD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DFA8AA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5564412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1077BBE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0B8B57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7ED2DEB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AD637FF" w14:textId="77777777" w:rsidTr="00A51C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77230D19" w14:textId="77777777" w:rsidR="006335E6" w:rsidRPr="00833899" w:rsidRDefault="006335E6" w:rsidP="00A51C87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16BA7990" w14:textId="77777777" w:rsidR="006335E6" w:rsidRPr="00833899" w:rsidRDefault="006335E6" w:rsidP="00A51C87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72EEB55" w14:textId="77777777" w:rsidR="006335E6" w:rsidRPr="00833899" w:rsidRDefault="006335E6" w:rsidP="006335E6">
      <w:pPr>
        <w:pStyle w:val="Textbezslovn"/>
      </w:pPr>
    </w:p>
    <w:p w14:paraId="3E06F079" w14:textId="77777777" w:rsidR="006335E6" w:rsidRPr="00833899" w:rsidRDefault="006335E6" w:rsidP="006335E6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2B442E92" w14:textId="77777777" w:rsidR="006335E6" w:rsidRPr="00833899" w:rsidRDefault="006335E6" w:rsidP="006335E6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71BB5DFE" w14:textId="77777777" w:rsidR="006335E6" w:rsidRDefault="006335E6" w:rsidP="006335E6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6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335E6" w:rsidRPr="00833899" w14:paraId="556004A3" w14:textId="77777777" w:rsidTr="00A51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C11DA00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13E50E3D" w14:textId="77777777" w:rsidR="006335E6" w:rsidRPr="00833899" w:rsidRDefault="006335E6" w:rsidP="00A51C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8916608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F9ED02F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A57549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6D71C94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D042C0E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41AE530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EE55B38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70582B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1F353DF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D6B19D9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FE93895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12C5951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DD84A66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0CB4DC3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272EC1A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2053B7FC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DAAD594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DD06F89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DE7BBC6" w14:textId="77777777" w:rsidTr="00A51C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6C5F086" w14:textId="77777777" w:rsidR="006335E6" w:rsidRPr="00833899" w:rsidRDefault="006335E6" w:rsidP="00A51C87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lastRenderedPageBreak/>
              <w:t xml:space="preserve">Popis vykonávaných pracovních činností </w:t>
            </w:r>
            <w:r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32A92470" w14:textId="77777777" w:rsidR="006335E6" w:rsidRPr="00833899" w:rsidRDefault="006335E6" w:rsidP="00A51C87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E1B61A9" w14:textId="77777777" w:rsidR="006335E6" w:rsidRPr="00833899" w:rsidRDefault="006335E6" w:rsidP="006335E6">
      <w:pPr>
        <w:pStyle w:val="Textbezslovn"/>
      </w:pPr>
    </w:p>
    <w:p w14:paraId="5B7E7C37" w14:textId="77777777" w:rsidR="006335E6" w:rsidRPr="001950C2" w:rsidRDefault="006335E6" w:rsidP="006335E6">
      <w:pPr>
        <w:pStyle w:val="Odstavec1-1a"/>
      </w:pPr>
      <w:r w:rsidRPr="00452F69">
        <w:rPr>
          <w:b/>
        </w:rPr>
        <w:t>Odborná způsobilost</w:t>
      </w:r>
      <w:r>
        <w:t xml:space="preserve"> podle </w:t>
      </w:r>
      <w:r w:rsidRPr="002F5A33">
        <w:t>zvláštních právních předpisů: oprávnění k výkonu vybraných činností ve výstavbě / autorizace pro ověřování výsledků zeměměřických činností či jiná odborná způsobilost</w:t>
      </w:r>
      <w:r>
        <w:t xml:space="preserve">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1E70326F" w14:textId="77777777" w:rsidR="006335E6" w:rsidRDefault="006335E6" w:rsidP="006335E6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514B87BE" w14:textId="77777777" w:rsidR="006335E6" w:rsidRDefault="006335E6" w:rsidP="006335E6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p w14:paraId="0B4A3038" w14:textId="15D284DA" w:rsidR="00EE3C5F" w:rsidRDefault="00EE3C5F" w:rsidP="00EF4E96">
      <w:pPr>
        <w:pStyle w:val="Textbezslovn"/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4" w:name="_Toc22756485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5" w:name="_Toc227564855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5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1D9BD346" w14:textId="77777777" w:rsidR="009B5594" w:rsidRDefault="009B5594">
      <w:pPr>
        <w:sectPr w:rsidR="009B5594" w:rsidSect="009B5594">
          <w:pgSz w:w="11906" w:h="16838" w:code="9"/>
          <w:pgMar w:top="139" w:right="1134" w:bottom="1474" w:left="2070" w:header="595" w:footer="624" w:gutter="0"/>
          <w:cols w:space="708"/>
          <w:titlePg/>
          <w:docGrid w:linePitch="360"/>
        </w:sectPr>
      </w:pPr>
    </w:p>
    <w:p w14:paraId="7E04E0D2" w14:textId="77777777" w:rsidR="009B5594" w:rsidRDefault="009B5594" w:rsidP="009B5594">
      <w:pPr>
        <w:pStyle w:val="Nadpisbezsl1-1"/>
      </w:pPr>
      <w:bookmarkStart w:id="16" w:name="_Toc208862642"/>
      <w:bookmarkStart w:id="17" w:name="_Toc227564856"/>
      <w:r>
        <w:lastRenderedPageBreak/>
        <w:t>Kapitola č. 11 Přehled technických zařízení</w:t>
      </w:r>
      <w:r>
        <w:rPr>
          <w:rStyle w:val="Znakapoznpodarou"/>
        </w:rPr>
        <w:footnoteReference w:id="7"/>
      </w:r>
      <w:bookmarkEnd w:id="16"/>
      <w:bookmarkEnd w:id="17"/>
    </w:p>
    <w:p w14:paraId="25E5416B" w14:textId="285B83E7" w:rsidR="00EB5220" w:rsidRDefault="009B5594">
      <w:r>
        <w:t>NEOBSAZENO</w:t>
      </w:r>
      <w:r w:rsidR="00EB5220">
        <w:br w:type="page"/>
      </w:r>
    </w:p>
    <w:p w14:paraId="150BEA1C" w14:textId="7EC4D7C2" w:rsidR="00D339E2" w:rsidRDefault="00B84CB4" w:rsidP="00D339E2">
      <w:pPr>
        <w:pStyle w:val="Nadpisbezsl1-1"/>
      </w:pPr>
      <w:bookmarkStart w:id="18" w:name="_Toc22756485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8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7939D8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7939D8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9B5594">
      <w:pgSz w:w="11906" w:h="16838" w:code="9"/>
      <w:pgMar w:top="13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52ED1" w14:textId="77777777" w:rsidR="007939D8" w:rsidRDefault="007939D8" w:rsidP="00962258">
      <w:pPr>
        <w:spacing w:after="0" w:line="240" w:lineRule="auto"/>
      </w:pPr>
      <w:r>
        <w:separator/>
      </w:r>
    </w:p>
  </w:endnote>
  <w:endnote w:type="continuationSeparator" w:id="0">
    <w:p w14:paraId="0E4A5CCF" w14:textId="77777777" w:rsidR="007939D8" w:rsidRDefault="007939D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2B95E328" w14:textId="2C429E95" w:rsidR="009B5594" w:rsidRDefault="009B5594" w:rsidP="00EB46E5">
          <w:pPr>
            <w:pStyle w:val="Zpat0"/>
          </w:pPr>
          <w:r>
            <w:t>VZ 63526</w:t>
          </w:r>
          <w:r w:rsidR="006A6C5D">
            <w:t>090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1881F689" w14:textId="77777777" w:rsidR="009B5594" w:rsidRDefault="009B5594" w:rsidP="009B5594">
    <w:pPr>
      <w:pStyle w:val="Zpat0"/>
    </w:pPr>
    <w:r>
      <w:rPr>
        <w:sz w:val="2"/>
        <w:szCs w:val="2"/>
      </w:rPr>
      <w:tab/>
    </w:r>
    <w:r>
      <w:t>Díl 1 – VÝZVA K PODÁNÍ NABÍDKY</w:t>
    </w:r>
  </w:p>
  <w:p w14:paraId="542534AD" w14:textId="4B17C4B8" w:rsidR="00206A0D" w:rsidRPr="00460660" w:rsidRDefault="009B5594" w:rsidP="009B5594">
    <w:pPr>
      <w:pStyle w:val="Zpat"/>
      <w:tabs>
        <w:tab w:val="clear" w:pos="4536"/>
        <w:tab w:val="clear" w:pos="9072"/>
        <w:tab w:val="left" w:pos="7065"/>
      </w:tabs>
      <w:jc w:val="right"/>
      <w:rPr>
        <w:sz w:val="2"/>
        <w:szCs w:val="2"/>
      </w:rPr>
    </w:pPr>
    <w:r>
      <w:t>VZ 63526</w:t>
    </w:r>
    <w:r w:rsidR="006A6C5D">
      <w:t>090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E6FDA" w14:textId="77777777" w:rsidR="007939D8" w:rsidRDefault="007939D8" w:rsidP="00962258">
      <w:pPr>
        <w:spacing w:after="0" w:line="240" w:lineRule="auto"/>
      </w:pPr>
      <w:r>
        <w:separator/>
      </w:r>
    </w:p>
  </w:footnote>
  <w:footnote w:type="continuationSeparator" w:id="0">
    <w:p w14:paraId="7328C100" w14:textId="77777777" w:rsidR="007939D8" w:rsidRDefault="007939D8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4106D17" w14:textId="77777777" w:rsidR="009B5594" w:rsidRPr="00EF4E96" w:rsidRDefault="009B5594" w:rsidP="009B5594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nabídky.</w:t>
      </w:r>
    </w:p>
  </w:footnote>
  <w:footnote w:id="5">
    <w:p w14:paraId="59A35F6F" w14:textId="77777777" w:rsidR="006335E6" w:rsidRPr="00EF4E96" w:rsidRDefault="006335E6" w:rsidP="006335E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6">
    <w:p w14:paraId="6B91163D" w14:textId="77777777" w:rsidR="006335E6" w:rsidRPr="00EF4E96" w:rsidRDefault="006335E6" w:rsidP="006335E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7">
    <w:p w14:paraId="1C31C191" w14:textId="77777777" w:rsidR="009B5594" w:rsidRPr="00EF4E96" w:rsidRDefault="009B5594" w:rsidP="009B5594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 případě, je-li přehled technických zařízení vyžadován ve Výzvě k podání nabídky.</w:t>
      </w:r>
    </w:p>
  </w:footnote>
  <w:footnote w:id="8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B076" w14:textId="77B9BBD5" w:rsidR="009B5594" w:rsidRPr="00D6163D" w:rsidRDefault="009B5594" w:rsidP="00FC6389">
    <w:pPr>
      <w:pStyle w:val="Zhlav"/>
      <w:rPr>
        <w:sz w:val="8"/>
        <w:szCs w:val="8"/>
      </w:rPr>
    </w:pPr>
  </w:p>
  <w:p w14:paraId="20E565C0" w14:textId="77777777" w:rsidR="009B5594" w:rsidRPr="00460660" w:rsidRDefault="009B5594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372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4A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A33"/>
    <w:rsid w:val="002F5D64"/>
    <w:rsid w:val="003016FE"/>
    <w:rsid w:val="00302DE0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C79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3993"/>
    <w:rsid w:val="00483E1F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6EB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0EC9"/>
    <w:rsid w:val="0060115D"/>
    <w:rsid w:val="00601A8C"/>
    <w:rsid w:val="006023D7"/>
    <w:rsid w:val="00604903"/>
    <w:rsid w:val="00605A60"/>
    <w:rsid w:val="00606D40"/>
    <w:rsid w:val="0061068E"/>
    <w:rsid w:val="006113EE"/>
    <w:rsid w:val="00611407"/>
    <w:rsid w:val="006115D3"/>
    <w:rsid w:val="00614D00"/>
    <w:rsid w:val="00616090"/>
    <w:rsid w:val="0061702F"/>
    <w:rsid w:val="00620072"/>
    <w:rsid w:val="006238E7"/>
    <w:rsid w:val="00626447"/>
    <w:rsid w:val="00626C82"/>
    <w:rsid w:val="00632487"/>
    <w:rsid w:val="006335E6"/>
    <w:rsid w:val="00633ACF"/>
    <w:rsid w:val="00633DB6"/>
    <w:rsid w:val="00640B30"/>
    <w:rsid w:val="00641082"/>
    <w:rsid w:val="00642162"/>
    <w:rsid w:val="0064673D"/>
    <w:rsid w:val="00651815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6C5D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39D8"/>
    <w:rsid w:val="00797E05"/>
    <w:rsid w:val="007A0923"/>
    <w:rsid w:val="007A2107"/>
    <w:rsid w:val="007A225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13D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0C8E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2817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594"/>
    <w:rsid w:val="009B56E4"/>
    <w:rsid w:val="009B5F9C"/>
    <w:rsid w:val="009B6733"/>
    <w:rsid w:val="009B7374"/>
    <w:rsid w:val="009C0BF1"/>
    <w:rsid w:val="009C125E"/>
    <w:rsid w:val="009C418E"/>
    <w:rsid w:val="009C442C"/>
    <w:rsid w:val="009C5284"/>
    <w:rsid w:val="009C69C4"/>
    <w:rsid w:val="009C7EF8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5A8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757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2F12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6820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3BD3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4D5F"/>
    <w:rsid w:val="00DB619A"/>
    <w:rsid w:val="00DB6E1D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52A1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75EB1"/>
    <w:rsid w:val="00215FBE"/>
    <w:rsid w:val="002450A8"/>
    <w:rsid w:val="002479B1"/>
    <w:rsid w:val="00302DE0"/>
    <w:rsid w:val="003600B2"/>
    <w:rsid w:val="00374734"/>
    <w:rsid w:val="00376800"/>
    <w:rsid w:val="004232A8"/>
    <w:rsid w:val="0045525D"/>
    <w:rsid w:val="004942A7"/>
    <w:rsid w:val="004B48D8"/>
    <w:rsid w:val="00581789"/>
    <w:rsid w:val="00592296"/>
    <w:rsid w:val="005A7626"/>
    <w:rsid w:val="00604903"/>
    <w:rsid w:val="00614D00"/>
    <w:rsid w:val="006B7641"/>
    <w:rsid w:val="006C6A0E"/>
    <w:rsid w:val="00746B38"/>
    <w:rsid w:val="007C641A"/>
    <w:rsid w:val="008211BB"/>
    <w:rsid w:val="008E0C8E"/>
    <w:rsid w:val="00911867"/>
    <w:rsid w:val="00925D65"/>
    <w:rsid w:val="0094211E"/>
    <w:rsid w:val="009B5F9C"/>
    <w:rsid w:val="00AC4100"/>
    <w:rsid w:val="00B42F12"/>
    <w:rsid w:val="00BC73A3"/>
    <w:rsid w:val="00C74C99"/>
    <w:rsid w:val="00C76820"/>
    <w:rsid w:val="00CD0DBE"/>
    <w:rsid w:val="00CE06AC"/>
    <w:rsid w:val="00CF089C"/>
    <w:rsid w:val="00D83099"/>
    <w:rsid w:val="00DB6E1D"/>
    <w:rsid w:val="00E16E5B"/>
    <w:rsid w:val="00E27588"/>
    <w:rsid w:val="00E6073F"/>
    <w:rsid w:val="00E652A1"/>
    <w:rsid w:val="00E9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69B2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3</TotalTime>
  <Pages>15</Pages>
  <Words>3247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OVZ</cp:lastModifiedBy>
  <cp:revision>84</cp:revision>
  <cp:lastPrinted>2019-03-07T14:42:00Z</cp:lastPrinted>
  <dcterms:created xsi:type="dcterms:W3CDTF">2025-08-26T09:04:00Z</dcterms:created>
  <dcterms:modified xsi:type="dcterms:W3CDTF">2026-08-31T05:37:00Z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